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0AA" w:rsidRDefault="002300AA" w:rsidP="00840BD0">
      <w:pPr>
        <w:jc w:val="center"/>
        <w:rPr>
          <w:b/>
          <w:bCs/>
          <w:sz w:val="32"/>
          <w:szCs w:val="32"/>
        </w:rPr>
      </w:pPr>
    </w:p>
    <w:p w:rsidR="002300AA" w:rsidRDefault="002300AA" w:rsidP="00840BD0">
      <w:pPr>
        <w:jc w:val="center"/>
        <w:rPr>
          <w:b/>
          <w:bCs/>
          <w:sz w:val="32"/>
          <w:szCs w:val="32"/>
        </w:rPr>
      </w:pPr>
    </w:p>
    <w:p w:rsidR="002300AA" w:rsidRDefault="002300AA" w:rsidP="00840BD0">
      <w:pPr>
        <w:jc w:val="center"/>
        <w:rPr>
          <w:b/>
          <w:bCs/>
          <w:sz w:val="32"/>
          <w:szCs w:val="32"/>
        </w:rPr>
      </w:pPr>
      <w:r w:rsidRPr="00840BD0">
        <w:rPr>
          <w:b/>
          <w:bCs/>
          <w:sz w:val="32"/>
          <w:szCs w:val="32"/>
        </w:rPr>
        <w:t xml:space="preserve">Отчет о повторных ремонтах на ДЭС за </w:t>
      </w:r>
      <w:r>
        <w:rPr>
          <w:b/>
          <w:bCs/>
          <w:sz w:val="32"/>
          <w:szCs w:val="32"/>
        </w:rPr>
        <w:t>апрель</w:t>
      </w:r>
      <w:r w:rsidRPr="00840BD0">
        <w:rPr>
          <w:b/>
          <w:bCs/>
          <w:sz w:val="32"/>
          <w:szCs w:val="32"/>
        </w:rPr>
        <w:t xml:space="preserve"> 201</w:t>
      </w:r>
      <w:r>
        <w:rPr>
          <w:b/>
          <w:bCs/>
          <w:sz w:val="32"/>
          <w:szCs w:val="32"/>
        </w:rPr>
        <w:t xml:space="preserve">6 </w:t>
      </w:r>
      <w:r w:rsidRPr="00840BD0">
        <w:rPr>
          <w:b/>
          <w:bCs/>
          <w:sz w:val="32"/>
          <w:szCs w:val="32"/>
        </w:rPr>
        <w:t>г.</w:t>
      </w:r>
    </w:p>
    <w:p w:rsidR="002300AA" w:rsidRDefault="002300AA" w:rsidP="00840BD0">
      <w:pPr>
        <w:jc w:val="center"/>
        <w:rPr>
          <w:b/>
          <w:bCs/>
          <w:sz w:val="32"/>
          <w:szCs w:val="32"/>
        </w:rPr>
      </w:pPr>
    </w:p>
    <w:p w:rsidR="002300AA" w:rsidRPr="00840BD0" w:rsidRDefault="002300AA" w:rsidP="00840BD0">
      <w:pPr>
        <w:jc w:val="center"/>
        <w:rPr>
          <w:b/>
          <w:bCs/>
          <w:sz w:val="32"/>
          <w:szCs w:val="32"/>
        </w:rPr>
      </w:pPr>
    </w:p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2300AA">
        <w:tc>
          <w:tcPr>
            <w:tcW w:w="630" w:type="dxa"/>
          </w:tcPr>
          <w:p w:rsidR="002300AA" w:rsidRDefault="002300AA" w:rsidP="00840BD0">
            <w:r>
              <w:t>№</w:t>
            </w:r>
          </w:p>
          <w:p w:rsidR="002300AA" w:rsidRDefault="002300AA" w:rsidP="00840BD0">
            <w:r>
              <w:t>п.п</w:t>
            </w:r>
          </w:p>
        </w:tc>
        <w:tc>
          <w:tcPr>
            <w:tcW w:w="2398" w:type="dxa"/>
          </w:tcPr>
          <w:p w:rsidR="002300AA" w:rsidRPr="00840BD0" w:rsidRDefault="002300AA" w:rsidP="002C3D8A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2300AA" w:rsidRPr="00840BD0" w:rsidRDefault="002300AA" w:rsidP="002C3D8A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2300AA" w:rsidRPr="00840BD0" w:rsidRDefault="002300AA" w:rsidP="002C3D8A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2300AA" w:rsidRPr="00840BD0" w:rsidRDefault="002300AA" w:rsidP="002C3D8A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2300AA" w:rsidRPr="00840BD0" w:rsidRDefault="002300AA" w:rsidP="002C3D8A">
            <w:pPr>
              <w:jc w:val="center"/>
            </w:pPr>
            <w:r>
              <w:t>Дата повторног</w:t>
            </w:r>
            <w:r w:rsidRPr="00840BD0">
              <w:t>о ремонта</w:t>
            </w:r>
          </w:p>
        </w:tc>
        <w:tc>
          <w:tcPr>
            <w:tcW w:w="2172" w:type="dxa"/>
          </w:tcPr>
          <w:p w:rsidR="002300AA" w:rsidRPr="00840BD0" w:rsidRDefault="002300AA" w:rsidP="002C3D8A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2300AA" w:rsidRPr="00840BD0" w:rsidRDefault="002300AA" w:rsidP="002C3D8A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2300AA">
        <w:trPr>
          <w:trHeight w:val="1082"/>
        </w:trPr>
        <w:tc>
          <w:tcPr>
            <w:tcW w:w="630" w:type="dxa"/>
          </w:tcPr>
          <w:p w:rsidR="002300AA" w:rsidRDefault="002300AA" w:rsidP="00CE0463"/>
        </w:tc>
        <w:tc>
          <w:tcPr>
            <w:tcW w:w="2398" w:type="dxa"/>
          </w:tcPr>
          <w:p w:rsidR="002300AA" w:rsidRDefault="002300AA" w:rsidP="00CE0463"/>
        </w:tc>
        <w:tc>
          <w:tcPr>
            <w:tcW w:w="1580" w:type="dxa"/>
          </w:tcPr>
          <w:p w:rsidR="002300AA" w:rsidRDefault="002300AA" w:rsidP="00CE0463"/>
        </w:tc>
        <w:tc>
          <w:tcPr>
            <w:tcW w:w="1719" w:type="dxa"/>
          </w:tcPr>
          <w:p w:rsidR="002300AA" w:rsidRDefault="002300AA" w:rsidP="00CE0463"/>
        </w:tc>
        <w:tc>
          <w:tcPr>
            <w:tcW w:w="2062" w:type="dxa"/>
          </w:tcPr>
          <w:p w:rsidR="002300AA" w:rsidRDefault="002300AA" w:rsidP="00CE0463"/>
        </w:tc>
        <w:tc>
          <w:tcPr>
            <w:tcW w:w="1980" w:type="dxa"/>
          </w:tcPr>
          <w:p w:rsidR="002300AA" w:rsidRDefault="002300AA" w:rsidP="00CE0463"/>
        </w:tc>
        <w:tc>
          <w:tcPr>
            <w:tcW w:w="2172" w:type="dxa"/>
          </w:tcPr>
          <w:p w:rsidR="002300AA" w:rsidRDefault="002300AA" w:rsidP="00CE0463"/>
        </w:tc>
        <w:tc>
          <w:tcPr>
            <w:tcW w:w="2507" w:type="dxa"/>
          </w:tcPr>
          <w:p w:rsidR="002300AA" w:rsidRDefault="002300AA" w:rsidP="00874CD2"/>
        </w:tc>
      </w:tr>
    </w:tbl>
    <w:p w:rsidR="002300AA" w:rsidRDefault="002300AA"/>
    <w:p w:rsidR="002300AA" w:rsidRDefault="002300AA"/>
    <w:p w:rsidR="002300AA" w:rsidRDefault="002300AA">
      <w:pPr>
        <w:rPr>
          <w:sz w:val="28"/>
          <w:szCs w:val="28"/>
        </w:rPr>
      </w:pPr>
      <w:r>
        <w:rPr>
          <w:sz w:val="28"/>
          <w:szCs w:val="28"/>
        </w:rPr>
        <w:t>Повторные ремонты не проводились.</w:t>
      </w:r>
    </w:p>
    <w:p w:rsidR="002300AA" w:rsidRDefault="002300AA">
      <w:pPr>
        <w:rPr>
          <w:sz w:val="28"/>
          <w:szCs w:val="28"/>
        </w:rPr>
      </w:pPr>
    </w:p>
    <w:p w:rsidR="002300AA" w:rsidRDefault="002300AA">
      <w:pPr>
        <w:rPr>
          <w:sz w:val="28"/>
          <w:szCs w:val="28"/>
        </w:rPr>
      </w:pPr>
    </w:p>
    <w:p w:rsidR="002300AA" w:rsidRPr="00656514" w:rsidRDefault="002300AA">
      <w:pPr>
        <w:rPr>
          <w:sz w:val="28"/>
          <w:szCs w:val="28"/>
        </w:rPr>
      </w:pPr>
      <w:r>
        <w:rPr>
          <w:sz w:val="28"/>
          <w:szCs w:val="28"/>
        </w:rPr>
        <w:t xml:space="preserve">Зам. начальника </w:t>
      </w:r>
      <w:r w:rsidRPr="00656514">
        <w:rPr>
          <w:sz w:val="28"/>
          <w:szCs w:val="28"/>
        </w:rPr>
        <w:t xml:space="preserve">ДЭС ________________ </w:t>
      </w:r>
      <w:r>
        <w:rPr>
          <w:sz w:val="28"/>
          <w:szCs w:val="28"/>
        </w:rPr>
        <w:t>Громов О. А.</w:t>
      </w:r>
    </w:p>
    <w:sectPr w:rsidR="002300AA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BD0"/>
    <w:rsid w:val="00056B94"/>
    <w:rsid w:val="000A3C07"/>
    <w:rsid w:val="00176F29"/>
    <w:rsid w:val="001F0AD8"/>
    <w:rsid w:val="001F7290"/>
    <w:rsid w:val="002300AA"/>
    <w:rsid w:val="002A5E53"/>
    <w:rsid w:val="002C3D8A"/>
    <w:rsid w:val="004B6DE0"/>
    <w:rsid w:val="00656514"/>
    <w:rsid w:val="00667D6B"/>
    <w:rsid w:val="006A3787"/>
    <w:rsid w:val="006B6EBF"/>
    <w:rsid w:val="007261EC"/>
    <w:rsid w:val="007D6DE7"/>
    <w:rsid w:val="00840BD0"/>
    <w:rsid w:val="008474A9"/>
    <w:rsid w:val="00874CD2"/>
    <w:rsid w:val="00891321"/>
    <w:rsid w:val="008B7FEF"/>
    <w:rsid w:val="008D0500"/>
    <w:rsid w:val="00980453"/>
    <w:rsid w:val="00A00174"/>
    <w:rsid w:val="00A64955"/>
    <w:rsid w:val="00AD199C"/>
    <w:rsid w:val="00C36EE0"/>
    <w:rsid w:val="00C9525F"/>
    <w:rsid w:val="00CE0463"/>
    <w:rsid w:val="00CF088E"/>
    <w:rsid w:val="00D05943"/>
    <w:rsid w:val="00D103E6"/>
    <w:rsid w:val="00D342B8"/>
    <w:rsid w:val="00D533C0"/>
    <w:rsid w:val="00D56DFB"/>
    <w:rsid w:val="00E013FA"/>
    <w:rsid w:val="00EE153A"/>
    <w:rsid w:val="00EE5E05"/>
    <w:rsid w:val="00F0654C"/>
    <w:rsid w:val="00F6713B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99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40BD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86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53</Words>
  <Characters>305</Characters>
  <Application>Microsoft Office Outlook</Application>
  <DocSecurity>0</DocSecurity>
  <Lines>0</Lines>
  <Paragraphs>0</Paragraphs>
  <ScaleCrop>false</ScaleCrop>
  <Company>МП "Салехардэнерго"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subject/>
  <dc:creator>Киселёв С.П.</dc:creator>
  <cp:keywords/>
  <dc:description/>
  <cp:lastModifiedBy>Barbarickij</cp:lastModifiedBy>
  <cp:revision>5</cp:revision>
  <cp:lastPrinted>2015-12-28T05:15:00Z</cp:lastPrinted>
  <dcterms:created xsi:type="dcterms:W3CDTF">2016-03-31T08:59:00Z</dcterms:created>
  <dcterms:modified xsi:type="dcterms:W3CDTF">2016-05-04T09:34:00Z</dcterms:modified>
</cp:coreProperties>
</file>